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446"/>
      </w:tblGrid>
      <w:tr w:rsidR="00C44B8B" w:rsidRPr="00AD3C21" w:rsidTr="006043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7469C" w:rsidRDefault="002611B4" w:rsidP="00C44B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611B4">
              <w:rPr>
                <w:b/>
                <w:sz w:val="26"/>
                <w:szCs w:val="26"/>
                <w:lang w:val="en-US"/>
              </w:rPr>
              <w:t>203A</w:t>
            </w:r>
            <w:r w:rsidR="0027469C">
              <w:rPr>
                <w:b/>
                <w:sz w:val="26"/>
                <w:szCs w:val="26"/>
              </w:rPr>
              <w:t>_043</w:t>
            </w:r>
          </w:p>
        </w:tc>
      </w:tr>
      <w:tr w:rsidR="00C44B8B" w:rsidTr="0060437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913091" w:rsidRDefault="00471A89" w:rsidP="0060437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13091">
              <w:rPr>
                <w:b/>
                <w:sz w:val="26"/>
                <w:szCs w:val="26"/>
                <w:lang w:val="en-US"/>
              </w:rPr>
              <w:t>2287842</w:t>
            </w:r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04372">
        <w:rPr>
          <w:b w:val="0"/>
          <w:sz w:val="26"/>
          <w:szCs w:val="26"/>
        </w:rPr>
        <w:t>“_______” ___________________</w:t>
      </w:r>
      <w:r w:rsidRPr="00CB6078">
        <w:rPr>
          <w:sz w:val="26"/>
          <w:szCs w:val="26"/>
        </w:rPr>
        <w:t xml:space="preserve"> 20</w:t>
      </w:r>
      <w:r w:rsidRPr="00604372">
        <w:rPr>
          <w:b w:val="0"/>
          <w:sz w:val="26"/>
          <w:szCs w:val="26"/>
        </w:rPr>
        <w:t>_____</w:t>
      </w:r>
      <w:r w:rsidRPr="00CB6078">
        <w:rPr>
          <w:sz w:val="26"/>
          <w:szCs w:val="26"/>
        </w:rPr>
        <w:t xml:space="preserve">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214A53">
        <w:rPr>
          <w:b/>
          <w:sz w:val="26"/>
          <w:szCs w:val="26"/>
        </w:rPr>
        <w:t>(</w:t>
      </w:r>
      <w:r w:rsidR="00913091" w:rsidRPr="00913091">
        <w:rPr>
          <w:b/>
          <w:sz w:val="26"/>
          <w:szCs w:val="26"/>
        </w:rPr>
        <w:t>Полоса стальна</w:t>
      </w:r>
      <w:bookmarkStart w:id="0" w:name="_GoBack"/>
      <w:bookmarkEnd w:id="0"/>
      <w:r w:rsidR="00913091" w:rsidRPr="00913091">
        <w:rPr>
          <w:b/>
          <w:sz w:val="26"/>
          <w:szCs w:val="26"/>
        </w:rPr>
        <w:t>я горячекатаная 4х50</w:t>
      </w:r>
      <w:r w:rsidR="00214A53">
        <w:rPr>
          <w:b/>
          <w:sz w:val="26"/>
          <w:szCs w:val="26"/>
        </w:rPr>
        <w:t>)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Лот № </w:t>
      </w:r>
      <w:r w:rsidR="00BD2843" w:rsidRPr="00214A53">
        <w:rPr>
          <w:b/>
          <w:sz w:val="26"/>
          <w:szCs w:val="26"/>
          <w:u w:val="single"/>
        </w:rPr>
        <w:t>203</w:t>
      </w:r>
      <w:r w:rsidR="00620938" w:rsidRPr="00214A53">
        <w:rPr>
          <w:b/>
          <w:sz w:val="26"/>
          <w:szCs w:val="26"/>
          <w:u w:val="single"/>
          <w:lang w:val="en-US"/>
        </w:rPr>
        <w:t>A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FB5DF5" w:rsidRPr="00D9073D" w:rsidRDefault="00FB5DF5" w:rsidP="00FB5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9073D">
        <w:rPr>
          <w:b/>
          <w:bCs/>
          <w:sz w:val="26"/>
          <w:szCs w:val="26"/>
        </w:rPr>
        <w:t>Технические требования к продукции.</w:t>
      </w:r>
    </w:p>
    <w:p w:rsidR="00FB5DF5" w:rsidRPr="00E363B7" w:rsidRDefault="00FB5DF5" w:rsidP="00FB5DF5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>Технические требования, характеристики металлопроката должны соответствовать параметрам</w:t>
      </w:r>
      <w:r w:rsidRPr="00E363B7">
        <w:rPr>
          <w:rFonts w:ascii="Tahoma" w:hAnsi="Tahoma" w:cs="Tahoma"/>
          <w:color w:val="000000"/>
          <w:sz w:val="18"/>
          <w:szCs w:val="18"/>
        </w:rPr>
        <w:t xml:space="preserve"> </w:t>
      </w:r>
      <w:r w:rsidRPr="00E363B7">
        <w:rPr>
          <w:sz w:val="24"/>
          <w:szCs w:val="24"/>
        </w:rPr>
        <w:t>ГОСТ 103-2006 «Прокат сортовой стальной горячекатаный полосовой. Сортамент».</w:t>
      </w:r>
    </w:p>
    <w:p w:rsidR="00FB5DF5" w:rsidRPr="00CB6078" w:rsidRDefault="00FB5DF5" w:rsidP="00FB5DF5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B5DF5" w:rsidRPr="00CB6078" w:rsidRDefault="00FB5DF5" w:rsidP="00FB5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Общие требования. </w:t>
      </w:r>
    </w:p>
    <w:p w:rsidR="00FB5DF5" w:rsidRPr="00CB6078" w:rsidRDefault="00FB5DF5" w:rsidP="00FB5DF5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 К поставке допускается металлопрокат, отвечающий следующим требованиям:</w:t>
      </w:r>
    </w:p>
    <w:p w:rsidR="00FB5DF5" w:rsidRPr="00CB6078" w:rsidRDefault="00FB5DF5" w:rsidP="00FB5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продукция должна быть новой, ранее не использованной;</w:t>
      </w:r>
    </w:p>
    <w:p w:rsidR="00FB5DF5" w:rsidRPr="00CB6078" w:rsidRDefault="00FB5DF5" w:rsidP="00FB5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B5DF5" w:rsidRPr="00CB6078" w:rsidRDefault="00FB5DF5" w:rsidP="00FB5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импортных производителей, а также для отечественных, выпускающих металлопрокат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B5DF5" w:rsidRPr="00CB6078" w:rsidRDefault="00FB5DF5" w:rsidP="00FB5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металлопроката) деклараций (сертификатов) соответствия требованиям безопасности;</w:t>
      </w:r>
    </w:p>
    <w:p w:rsidR="00FB5DF5" w:rsidRPr="00CB6078" w:rsidRDefault="00FB5DF5" w:rsidP="00FB5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B5DF5" w:rsidRPr="00CB6078" w:rsidRDefault="00FB5DF5" w:rsidP="00FB5DF5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CB6078">
        <w:rPr>
          <w:sz w:val="24"/>
          <w:szCs w:val="24"/>
        </w:rPr>
        <w:t>2.2. Участник закупочных процедур на право заключения договора на постав</w:t>
      </w:r>
      <w:r>
        <w:rPr>
          <w:sz w:val="24"/>
          <w:szCs w:val="24"/>
        </w:rPr>
        <w:t>ку металлопроката для нужд П</w:t>
      </w:r>
      <w:r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B5DF5" w:rsidRPr="00CB6078" w:rsidRDefault="00FB5DF5" w:rsidP="00FB5DF5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>2.3. Металлопрокат должен соответствовать требованиям:</w:t>
      </w:r>
    </w:p>
    <w:p w:rsidR="00FB5DF5" w:rsidRPr="00FF548D" w:rsidRDefault="00FB5DF5" w:rsidP="00FB5D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E363B7">
        <w:rPr>
          <w:sz w:val="24"/>
          <w:szCs w:val="24"/>
        </w:rPr>
        <w:t xml:space="preserve">ГОСТ 103-2006 </w:t>
      </w:r>
      <w:r>
        <w:rPr>
          <w:sz w:val="24"/>
          <w:szCs w:val="24"/>
        </w:rPr>
        <w:t>«</w:t>
      </w:r>
      <w:r w:rsidRPr="00E363B7">
        <w:rPr>
          <w:sz w:val="24"/>
          <w:szCs w:val="24"/>
        </w:rPr>
        <w:t>Прокат сортовой стальной горячекатаный полосовой. Сортамент</w:t>
      </w:r>
      <w:r>
        <w:rPr>
          <w:sz w:val="24"/>
          <w:szCs w:val="24"/>
        </w:rPr>
        <w:t>»</w:t>
      </w:r>
      <w:r w:rsidRPr="00FF548D">
        <w:rPr>
          <w:sz w:val="24"/>
          <w:szCs w:val="24"/>
        </w:rPr>
        <w:t>;</w:t>
      </w:r>
    </w:p>
    <w:p w:rsidR="00FB5DF5" w:rsidRPr="00CB6078" w:rsidRDefault="00FB5DF5" w:rsidP="00FB5DF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B5DF5" w:rsidRPr="00CB6078" w:rsidRDefault="00FB5DF5" w:rsidP="00FB5DF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2.4. Упаковка, транспортирование, условия и сроки хранения.</w:t>
      </w:r>
    </w:p>
    <w:p w:rsidR="00FB5DF5" w:rsidRPr="00CB6078" w:rsidRDefault="00FB5DF5" w:rsidP="00FB5DF5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 14192 – 96, ГОСТ 7566-</w:t>
      </w:r>
      <w:r>
        <w:rPr>
          <w:sz w:val="24"/>
          <w:szCs w:val="24"/>
        </w:rPr>
        <w:t>2018</w:t>
      </w:r>
      <w:r w:rsidRPr="00CB6078">
        <w:rPr>
          <w:sz w:val="24"/>
          <w:szCs w:val="24"/>
        </w:rPr>
        <w:t xml:space="preserve"> или соответствующих МЭК. Погрузочно-разгрузочные работы должны </w:t>
      </w:r>
      <w:r w:rsidRPr="00CB6078">
        <w:rPr>
          <w:sz w:val="24"/>
          <w:szCs w:val="24"/>
        </w:rPr>
        <w:lastRenderedPageBreak/>
        <w:t>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B5DF5" w:rsidRPr="00CB6078" w:rsidRDefault="00FB5DF5" w:rsidP="00FB5DF5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 металлопроката должны соответс</w:t>
      </w:r>
      <w:r>
        <w:rPr>
          <w:sz w:val="24"/>
          <w:szCs w:val="24"/>
        </w:rPr>
        <w:t>твовать требованиям ГОСТ 7566-2018</w:t>
      </w:r>
      <w:r w:rsidRPr="00CB6078">
        <w:rPr>
          <w:sz w:val="24"/>
          <w:szCs w:val="24"/>
        </w:rPr>
        <w:t>, ГОСТ перечисленным в п.2.3 данного ТЗ.</w:t>
      </w:r>
    </w:p>
    <w:p w:rsidR="00FB5DF5" w:rsidRPr="00CB6078" w:rsidRDefault="00FB5DF5" w:rsidP="00FB5D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B5DF5" w:rsidRPr="00CB6078" w:rsidRDefault="00FB5DF5" w:rsidP="00FB5D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FB5DF5" w:rsidRPr="00CB6078" w:rsidRDefault="00FB5DF5" w:rsidP="00FB5DF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>
        <w:rPr>
          <w:szCs w:val="24"/>
        </w:rPr>
        <w:t xml:space="preserve"> </w:t>
      </w:r>
      <w:r w:rsidRPr="00CB6078">
        <w:rPr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>
        <w:rPr>
          <w:szCs w:val="24"/>
        </w:rPr>
        <w:t>2018</w:t>
      </w:r>
      <w:r w:rsidRPr="00CB6078">
        <w:rPr>
          <w:szCs w:val="24"/>
        </w:rPr>
        <w:t>, ГОСТ перечисленных в п.2.3 данного ТЗ.</w:t>
      </w:r>
    </w:p>
    <w:p w:rsidR="00FB5DF5" w:rsidRDefault="00FB5DF5" w:rsidP="00FB5DF5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2.6. Срок изготовления металлопроката должен быть не более полугода от момента поставки.</w:t>
      </w:r>
    </w:p>
    <w:p w:rsidR="00FB5DF5" w:rsidRPr="00CB6078" w:rsidRDefault="00FB5DF5" w:rsidP="00FB5D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B5DF5" w:rsidRPr="00CB6078" w:rsidRDefault="00FB5DF5" w:rsidP="00FB5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FB5DF5" w:rsidRDefault="00FB5DF5" w:rsidP="00FB5D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Гарантия на поставляемый металлопрокат </w:t>
      </w:r>
      <w:r>
        <w:rPr>
          <w:sz w:val="24"/>
          <w:szCs w:val="24"/>
        </w:rPr>
        <w:t>определяется в соответствии с требованиями ГОСТ 7566-2018.</w:t>
      </w:r>
      <w:r w:rsidRPr="00CB6078">
        <w:rPr>
          <w:sz w:val="24"/>
          <w:szCs w:val="24"/>
        </w:rPr>
        <w:t xml:space="preserve"> В случае выявления дефектов, в том числе и скрытых, </w:t>
      </w:r>
      <w:r>
        <w:rPr>
          <w:sz w:val="24"/>
          <w:szCs w:val="24"/>
        </w:rPr>
        <w:t xml:space="preserve">в период гарантийного срока, </w:t>
      </w:r>
      <w:r w:rsidRPr="00CB6078">
        <w:rPr>
          <w:sz w:val="24"/>
          <w:szCs w:val="24"/>
        </w:rPr>
        <w:t xml:space="preserve">Поставщик обязан за свой счет направить своего представителя для участия в составлении акта, фиксирующего дефекты, согласования порядка и сроков </w:t>
      </w:r>
      <w:r>
        <w:rPr>
          <w:sz w:val="24"/>
          <w:szCs w:val="24"/>
        </w:rPr>
        <w:t>замены поставленной продукции</w:t>
      </w:r>
      <w:r w:rsidRPr="00CB6078">
        <w:rPr>
          <w:sz w:val="24"/>
          <w:szCs w:val="24"/>
        </w:rPr>
        <w:t xml:space="preserve"> не позднее 5 календарных дней со дня получения письменного извещения Покупателя</w:t>
      </w:r>
      <w:r>
        <w:rPr>
          <w:sz w:val="24"/>
          <w:szCs w:val="24"/>
        </w:rPr>
        <w:t>.</w:t>
      </w:r>
    </w:p>
    <w:p w:rsidR="00FB5DF5" w:rsidRPr="00CB6078" w:rsidRDefault="00FB5DF5" w:rsidP="00FB5D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5DF5" w:rsidRPr="00CB6078" w:rsidRDefault="00FB5DF5" w:rsidP="00FB5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B5DF5" w:rsidRDefault="00FB5DF5" w:rsidP="00FB5D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FB5DF5" w:rsidRPr="00CB6078" w:rsidRDefault="00FB5DF5" w:rsidP="00FB5D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5DF5" w:rsidRPr="00CB6078" w:rsidRDefault="00FB5DF5" w:rsidP="00FB5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B5DF5" w:rsidRDefault="00FB5DF5" w:rsidP="00FB5D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Маркировка</w:t>
      </w:r>
      <w:r>
        <w:rPr>
          <w:sz w:val="24"/>
          <w:szCs w:val="24"/>
        </w:rPr>
        <w:t>,</w:t>
      </w:r>
      <w:r w:rsidRPr="00CB6078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комплект предоставляемой Поставщиком сопроводительной документации,</w:t>
      </w:r>
      <w:r w:rsidRPr="00AB102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подтверждающей тип, объём и качество поставляемого металлопроката </w:t>
      </w:r>
      <w:r w:rsidRPr="00CB6078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CB6078">
        <w:rPr>
          <w:sz w:val="24"/>
          <w:szCs w:val="24"/>
        </w:rPr>
        <w:t xml:space="preserve"> соответствовать требован</w:t>
      </w:r>
      <w:r>
        <w:rPr>
          <w:sz w:val="24"/>
          <w:szCs w:val="24"/>
        </w:rPr>
        <w:t>иям ГОСТ 7566-2018</w:t>
      </w:r>
      <w:r w:rsidRPr="00CB6078">
        <w:rPr>
          <w:sz w:val="24"/>
          <w:szCs w:val="24"/>
        </w:rPr>
        <w:t>.</w:t>
      </w:r>
    </w:p>
    <w:p w:rsidR="00FB5DF5" w:rsidRPr="00CB6078" w:rsidRDefault="00FB5DF5" w:rsidP="00FB5D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B5DF5" w:rsidRPr="00CB6078" w:rsidRDefault="00FB5DF5" w:rsidP="00FB5D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FB5DF5" w:rsidRPr="00CB6078" w:rsidRDefault="00FB5DF5" w:rsidP="00FB5D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Каждая партия металлопроката должна пройти входной контроль, осуществляемый представителям</w:t>
      </w:r>
      <w:r>
        <w:rPr>
          <w:szCs w:val="24"/>
        </w:rPr>
        <w:t>и филиалов П</w:t>
      </w:r>
      <w:r w:rsidRPr="00CB6078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FB5DF5" w:rsidRPr="00CB6078" w:rsidRDefault="00FB5DF5" w:rsidP="00FB5D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B5DF5" w:rsidRPr="00CB6078" w:rsidRDefault="00FB5DF5" w:rsidP="00FB5DF5">
      <w:pPr>
        <w:rPr>
          <w:sz w:val="26"/>
          <w:szCs w:val="26"/>
        </w:rPr>
      </w:pPr>
    </w:p>
    <w:p w:rsidR="00FB5DF5" w:rsidRPr="00CB6078" w:rsidRDefault="00FB5DF5" w:rsidP="00FB5DF5">
      <w:pPr>
        <w:rPr>
          <w:sz w:val="26"/>
          <w:szCs w:val="26"/>
        </w:rPr>
      </w:pPr>
    </w:p>
    <w:p w:rsidR="00FB5DF5" w:rsidRPr="00CB6078" w:rsidRDefault="00FB5DF5" w:rsidP="00FB5DF5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_____________________________________________/__________________/________________</w:t>
      </w:r>
    </w:p>
    <w:p w:rsidR="00FB5DF5" w:rsidRPr="00CB6078" w:rsidRDefault="00FB5DF5" w:rsidP="00FB5DF5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</w:t>
      </w:r>
    </w:p>
    <w:sectPr w:rsidR="00FB5DF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189" w:rsidRDefault="007D1189">
      <w:r>
        <w:separator/>
      </w:r>
    </w:p>
  </w:endnote>
  <w:endnote w:type="continuationSeparator" w:id="0">
    <w:p w:rsidR="007D1189" w:rsidRDefault="007D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189" w:rsidRDefault="007D1189">
      <w:r>
        <w:separator/>
      </w:r>
    </w:p>
  </w:footnote>
  <w:footnote w:type="continuationSeparator" w:id="0">
    <w:p w:rsidR="007D1189" w:rsidRDefault="007D11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618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A53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1B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592"/>
    <w:rsid w:val="00274583"/>
    <w:rsid w:val="0027469C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38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2F32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4372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E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189"/>
    <w:rsid w:val="007D158D"/>
    <w:rsid w:val="007D1AD9"/>
    <w:rsid w:val="007D2012"/>
    <w:rsid w:val="007D2C54"/>
    <w:rsid w:val="007D4637"/>
    <w:rsid w:val="007D4BE7"/>
    <w:rsid w:val="007D54B2"/>
    <w:rsid w:val="007D56ED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091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8B9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342D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591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17AA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17D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5DF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FCB9E3C-4CDD-4186-93FB-39DFA1DAF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3F175-4313-4BC6-8A1E-43B3A285A8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FA8013-551A-47BF-A7CE-735C934500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22A17C-1198-4E31-AAFE-ABA04840DCF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DF983E2-40FC-4770-B2DB-A20A39EC0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Дьяконов Иван Юрьевич</cp:lastModifiedBy>
  <cp:revision>3</cp:revision>
  <cp:lastPrinted>2010-09-30T13:29:00Z</cp:lastPrinted>
  <dcterms:created xsi:type="dcterms:W3CDTF">2020-05-27T11:27:00Z</dcterms:created>
  <dcterms:modified xsi:type="dcterms:W3CDTF">2020-05-27T11:28:00Z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